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63056" w14:textId="77777777" w:rsidR="0022783D" w:rsidRDefault="0022783D" w:rsidP="0022783D">
      <w:pPr>
        <w:pStyle w:val="NoSpacing"/>
      </w:pPr>
      <w:r>
        <w:rPr>
          <w:u w:val="single"/>
        </w:rPr>
        <w:t>William WHITE</w:t>
      </w:r>
      <w:r>
        <w:t xml:space="preserve">   </w:t>
      </w:r>
      <w:proofErr w:type="gramStart"/>
      <w:r>
        <w:t xml:space="preserve">   (</w:t>
      </w:r>
      <w:proofErr w:type="gramEnd"/>
      <w:r>
        <w:t>fl.1427)</w:t>
      </w:r>
    </w:p>
    <w:p w14:paraId="30491DA6" w14:textId="77777777" w:rsidR="0022783D" w:rsidRDefault="0022783D" w:rsidP="0022783D">
      <w:pPr>
        <w:pStyle w:val="NoSpacing"/>
      </w:pPr>
      <w:r>
        <w:t>of Gloucester. Butcher.</w:t>
      </w:r>
    </w:p>
    <w:p w14:paraId="00032AF2" w14:textId="77777777" w:rsidR="0022783D" w:rsidRDefault="0022783D" w:rsidP="0022783D">
      <w:pPr>
        <w:pStyle w:val="NoSpacing"/>
      </w:pPr>
    </w:p>
    <w:p w14:paraId="14933DE3" w14:textId="77777777" w:rsidR="0022783D" w:rsidRDefault="0022783D" w:rsidP="0022783D">
      <w:pPr>
        <w:pStyle w:val="NoSpacing"/>
      </w:pPr>
    </w:p>
    <w:p w14:paraId="6FB9FB3D" w14:textId="77777777" w:rsidR="0022783D" w:rsidRDefault="0022783D" w:rsidP="0022783D">
      <w:pPr>
        <w:pStyle w:val="NoSpacing"/>
      </w:pPr>
      <w:r>
        <w:tab/>
        <w:t>1427</w:t>
      </w:r>
      <w:r>
        <w:tab/>
        <w:t xml:space="preserve">Richard </w:t>
      </w:r>
      <w:proofErr w:type="spellStart"/>
      <w:r>
        <w:t>Skydmore</w:t>
      </w:r>
      <w:proofErr w:type="spellEnd"/>
      <w:r>
        <w:t>, baker(q.v.), brought a plaint of debt against him and</w:t>
      </w:r>
    </w:p>
    <w:p w14:paraId="4CE84FA7" w14:textId="77777777" w:rsidR="0022783D" w:rsidRDefault="0022783D" w:rsidP="0022783D">
      <w:pPr>
        <w:pStyle w:val="NoSpacing"/>
      </w:pPr>
      <w:r>
        <w:tab/>
      </w:r>
      <w:r>
        <w:tab/>
        <w:t>four others.</w:t>
      </w:r>
    </w:p>
    <w:p w14:paraId="07449EE6" w14:textId="77777777" w:rsidR="0022783D" w:rsidRDefault="0022783D" w:rsidP="0022783D">
      <w:pPr>
        <w:pStyle w:val="NoSpacing"/>
      </w:pPr>
      <w:r>
        <w:tab/>
      </w:r>
      <w:r>
        <w:tab/>
        <w:t xml:space="preserve">( </w:t>
      </w:r>
      <w:hyperlink r:id="rId6" w:history="1">
        <w:r w:rsidRPr="0088755F">
          <w:rPr>
            <w:rStyle w:val="Hyperlink"/>
          </w:rPr>
          <w:t>https://waalt.uh.edu/index.php/CP40/664</w:t>
        </w:r>
      </w:hyperlink>
      <w:r>
        <w:t xml:space="preserve"> )</w:t>
      </w:r>
    </w:p>
    <w:p w14:paraId="6E90A03D" w14:textId="77777777" w:rsidR="0022783D" w:rsidRDefault="0022783D" w:rsidP="0022783D">
      <w:pPr>
        <w:pStyle w:val="NoSpacing"/>
      </w:pPr>
    </w:p>
    <w:p w14:paraId="3D603753" w14:textId="77777777" w:rsidR="0022783D" w:rsidRDefault="0022783D" w:rsidP="0022783D">
      <w:pPr>
        <w:pStyle w:val="NoSpacing"/>
      </w:pPr>
    </w:p>
    <w:p w14:paraId="2F374C09" w14:textId="77777777" w:rsidR="0022783D" w:rsidRDefault="0022783D" w:rsidP="0022783D">
      <w:pPr>
        <w:pStyle w:val="NoSpacing"/>
      </w:pPr>
      <w:r>
        <w:t>27 March 2023</w:t>
      </w:r>
    </w:p>
    <w:p w14:paraId="383FCDF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960B2" w14:textId="77777777" w:rsidR="0022783D" w:rsidRDefault="0022783D" w:rsidP="009139A6">
      <w:r>
        <w:separator/>
      </w:r>
    </w:p>
  </w:endnote>
  <w:endnote w:type="continuationSeparator" w:id="0">
    <w:p w14:paraId="640E325A" w14:textId="77777777" w:rsidR="0022783D" w:rsidRDefault="0022783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083B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32E6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4A4C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C8898" w14:textId="77777777" w:rsidR="0022783D" w:rsidRDefault="0022783D" w:rsidP="009139A6">
      <w:r>
        <w:separator/>
      </w:r>
    </w:p>
  </w:footnote>
  <w:footnote w:type="continuationSeparator" w:id="0">
    <w:p w14:paraId="68C63A13" w14:textId="77777777" w:rsidR="0022783D" w:rsidRDefault="0022783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4433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1A92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4D15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83D"/>
    <w:rsid w:val="000666E0"/>
    <w:rsid w:val="0022783D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E99AA0"/>
  <w15:chartTrackingRefBased/>
  <w15:docId w15:val="{FA626A8F-1918-4B25-A65E-2C226A294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278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6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2023-03-28T09:50:00Z</dcterms:created>
  <dcterms:modified xsi:type="dcterms:W3CDTF">2023-03-28T09:51:00Z</dcterms:modified>
</cp:coreProperties>
</file>